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C27A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C27A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C27A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C27A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8656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EC27AA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EC27AA" w:rsidRPr="00EC27AA">
          <w:rPr>
            <w:bCs/>
          </w:rPr>
          <w:t>24</w:t>
        </w:r>
        <w:r w:rsidR="00EC27AA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86568" w:rsidRPr="0088656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86568" w:rsidRPr="00886568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86568" w:rsidRPr="00886568">
          <w:rPr>
            <w:rStyle w:val="aa"/>
          </w:rPr>
          <w:t xml:space="preserve"> Поликлиника -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86568" w:rsidRPr="00886568">
          <w:rPr>
            <w:u w:val="single"/>
          </w:rPr>
          <w:t xml:space="preserve"> 11091/024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86568" w:rsidRPr="00886568">
          <w:rPr>
            <w:rStyle w:val="aa"/>
          </w:rPr>
          <w:t xml:space="preserve"> Оператор электронно-вычислительных и вычислительных машин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86568" w:rsidRPr="00886568">
          <w:rPr>
            <w:rStyle w:val="aa"/>
          </w:rPr>
          <w:t xml:space="preserve"> 16199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86568" w:rsidRPr="0088656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C27AA" w:rsidRPr="001D5852" w:rsidTr="00F912F0">
        <w:trPr>
          <w:jc w:val="center"/>
        </w:trPr>
        <w:tc>
          <w:tcPr>
            <w:tcW w:w="4678" w:type="dxa"/>
            <w:vAlign w:val="center"/>
          </w:tcPr>
          <w:p w:rsidR="00EC27AA" w:rsidRPr="001D5852" w:rsidRDefault="00EC27AA" w:rsidP="00EC27AA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C27AA" w:rsidRPr="001D5852" w:rsidRDefault="00EC27AA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C27AA" w:rsidRPr="001D5852" w:rsidRDefault="00EC27AA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C27AA" w:rsidRPr="001D5852" w:rsidRDefault="00EC27AA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C27AA" w:rsidRPr="001D5852" w:rsidRDefault="00EC27AA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C27AA" w:rsidRPr="00EC27AA" w:rsidRDefault="00384CB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C27AA" w:rsidRPr="00EC27A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C27AA" w:rsidRPr="00EC27AA" w:rsidRDefault="00EC27AA" w:rsidP="00AD14A4">
      <w:r w:rsidRPr="00EC27AA">
        <w:t>- Руководство по эксплуатации прибора комбинированного ТКА-ПКМ (08) пульсметр + люксметр;</w:t>
      </w:r>
    </w:p>
    <w:p w:rsidR="00EC27AA" w:rsidRPr="00EC27AA" w:rsidRDefault="00EC27AA" w:rsidP="00AD14A4">
      <w:r w:rsidRPr="00EC27AA">
        <w:t>- Руководство по эксплуатации прибора комбинированного ТКА-ПКМ (02) люксметр + яркомер;</w:t>
      </w:r>
    </w:p>
    <w:p w:rsidR="00EC27AA" w:rsidRPr="00EC27AA" w:rsidRDefault="00EC27AA" w:rsidP="00AD14A4">
      <w:r w:rsidRPr="00EC27A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C27AA" w:rsidP="00AD14A4">
      <w:r w:rsidRPr="00EC27A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384CB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C27AA" w:rsidRPr="001D5852" w:rsidTr="00234932">
        <w:trPr>
          <w:jc w:val="center"/>
        </w:trPr>
        <w:tc>
          <w:tcPr>
            <w:tcW w:w="2969" w:type="dxa"/>
            <w:vAlign w:val="center"/>
          </w:tcPr>
          <w:p w:rsidR="00EC27AA" w:rsidRPr="001D5852" w:rsidRDefault="00EC27AA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>0</w:t>
            </w:r>
          </w:p>
        </w:tc>
      </w:tr>
      <w:tr w:rsidR="00EC27AA" w:rsidRPr="001D5852" w:rsidTr="00234932">
        <w:trPr>
          <w:jc w:val="center"/>
        </w:trPr>
        <w:tc>
          <w:tcPr>
            <w:tcW w:w="2969" w:type="dxa"/>
            <w:vAlign w:val="center"/>
          </w:tcPr>
          <w:p w:rsidR="00EC27AA" w:rsidRDefault="00EC27AA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EC27AA" w:rsidRDefault="00EC27A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C27AA" w:rsidRDefault="00EC27A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C27AA" w:rsidRDefault="00EC27A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C27AA" w:rsidRDefault="00EC27A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C27AA" w:rsidRDefault="00EC27A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EC27AA" w:rsidRPr="001D5852" w:rsidTr="000D1F5B">
        <w:trPr>
          <w:jc w:val="center"/>
        </w:trPr>
        <w:tc>
          <w:tcPr>
            <w:tcW w:w="3237" w:type="dxa"/>
            <w:vAlign w:val="center"/>
          </w:tcPr>
          <w:p w:rsidR="00EC27AA" w:rsidRPr="00EC27AA" w:rsidRDefault="00EC27AA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EC27AA" w:rsidRPr="001D5852" w:rsidRDefault="00EC27A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 xml:space="preserve">СанПиН 2.2.1/2.1.1. </w:t>
            </w:r>
            <w:r>
              <w:lastRenderedPageBreak/>
              <w:t>1278-03, т.2, п.1</w:t>
            </w:r>
          </w:p>
        </w:tc>
        <w:tc>
          <w:tcPr>
            <w:tcW w:w="1418" w:type="dxa"/>
            <w:vAlign w:val="center"/>
          </w:tcPr>
          <w:p w:rsidR="00EC27AA" w:rsidRPr="001D5852" w:rsidRDefault="00EC27A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C27AA" w:rsidRPr="00EC27AA" w:rsidRDefault="00EC27AA" w:rsidP="00883461">
            <w:pPr>
              <w:pStyle w:val="a8"/>
              <w:rPr>
                <w:b/>
              </w:rPr>
            </w:pPr>
            <w:r w:rsidRPr="00EC27AA">
              <w:rPr>
                <w:b/>
              </w:rPr>
              <w:t>70</w:t>
            </w:r>
          </w:p>
        </w:tc>
      </w:tr>
      <w:tr w:rsidR="00EC27AA" w:rsidRPr="001D5852" w:rsidTr="000D1F5B">
        <w:trPr>
          <w:jc w:val="center"/>
        </w:trPr>
        <w:tc>
          <w:tcPr>
            <w:tcW w:w="3237" w:type="dxa"/>
            <w:vAlign w:val="center"/>
          </w:tcPr>
          <w:p w:rsidR="00EC27AA" w:rsidRPr="00EC27AA" w:rsidRDefault="00EC27AA" w:rsidP="005C0A9A">
            <w:pPr>
              <w:pStyle w:val="a8"/>
              <w:jc w:val="left"/>
            </w:pPr>
            <w:bookmarkStart w:id="18" w:name="osv__z1"/>
            <w:bookmarkEnd w:id="18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C27AA" w:rsidRPr="001D5852" w:rsidRDefault="00EC27AA" w:rsidP="00883461">
            <w:pPr>
              <w:pStyle w:val="a8"/>
            </w:pPr>
            <w:r>
              <w:t>378</w:t>
            </w:r>
          </w:p>
        </w:tc>
        <w:tc>
          <w:tcPr>
            <w:tcW w:w="1984" w:type="dxa"/>
            <w:vAlign w:val="center"/>
          </w:tcPr>
          <w:p w:rsidR="00EC27AA" w:rsidRDefault="00EC27A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C27AA" w:rsidRPr="001D5852" w:rsidRDefault="00EC27A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C27AA" w:rsidRPr="00EC27AA" w:rsidRDefault="00EC27AA" w:rsidP="00883461">
            <w:pPr>
              <w:pStyle w:val="a8"/>
              <w:rPr>
                <w:b/>
              </w:rPr>
            </w:pPr>
          </w:p>
        </w:tc>
      </w:tr>
      <w:tr w:rsidR="00EC27AA" w:rsidRPr="001D5852" w:rsidTr="000D1F5B">
        <w:trPr>
          <w:jc w:val="center"/>
        </w:trPr>
        <w:tc>
          <w:tcPr>
            <w:tcW w:w="3237" w:type="dxa"/>
            <w:vAlign w:val="center"/>
          </w:tcPr>
          <w:p w:rsidR="00EC27AA" w:rsidRPr="00EC27AA" w:rsidRDefault="00EC27AA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t>Кабинет (документы)</w:t>
            </w:r>
          </w:p>
        </w:tc>
        <w:tc>
          <w:tcPr>
            <w:tcW w:w="1595" w:type="dxa"/>
            <w:vAlign w:val="center"/>
          </w:tcPr>
          <w:p w:rsidR="00EC27AA" w:rsidRDefault="00EC27A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C27AA" w:rsidRDefault="00EC27AA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EC27AA" w:rsidRPr="001D5852" w:rsidRDefault="00EC27A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C27AA" w:rsidRPr="00EC27AA" w:rsidRDefault="00EC27AA" w:rsidP="00883461">
            <w:pPr>
              <w:pStyle w:val="a8"/>
              <w:rPr>
                <w:b/>
              </w:rPr>
            </w:pPr>
            <w:r w:rsidRPr="00EC27AA">
              <w:rPr>
                <w:b/>
              </w:rPr>
              <w:t>30</w:t>
            </w:r>
          </w:p>
        </w:tc>
      </w:tr>
      <w:tr w:rsidR="00EC27AA" w:rsidRPr="001D5852" w:rsidTr="000D1F5B">
        <w:trPr>
          <w:jc w:val="center"/>
        </w:trPr>
        <w:tc>
          <w:tcPr>
            <w:tcW w:w="3237" w:type="dxa"/>
            <w:vAlign w:val="center"/>
          </w:tcPr>
          <w:p w:rsidR="00EC27AA" w:rsidRPr="00EC27AA" w:rsidRDefault="00EC27AA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C27AA" w:rsidRDefault="00EC27AA" w:rsidP="00883461">
            <w:pPr>
              <w:pStyle w:val="a8"/>
            </w:pPr>
            <w:r>
              <w:t>356</w:t>
            </w:r>
          </w:p>
        </w:tc>
        <w:tc>
          <w:tcPr>
            <w:tcW w:w="1984" w:type="dxa"/>
            <w:vAlign w:val="center"/>
          </w:tcPr>
          <w:p w:rsidR="00EC27AA" w:rsidRDefault="00EC27A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C27AA" w:rsidRPr="001D5852" w:rsidRDefault="00EC27A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C27AA" w:rsidRPr="00EC27AA" w:rsidRDefault="00EC27A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C27AA" w:rsidRPr="00EC27AA">
          <w:rPr>
            <w:bCs/>
          </w:rPr>
          <w:t>-</w:t>
        </w:r>
        <w:r w:rsidR="00EC27AA" w:rsidRPr="00EC27A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C27A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C27AA" w:rsidTr="00EC27A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C27AA" w:rsidRDefault="00EC27AA" w:rsidP="00AA46ED">
            <w:pPr>
              <w:pStyle w:val="a8"/>
            </w:pPr>
            <w:r w:rsidRPr="00EC27A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C27A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C27AA" w:rsidRDefault="00EC27AA" w:rsidP="00AA46ED">
            <w:pPr>
              <w:pStyle w:val="a8"/>
            </w:pPr>
            <w:r w:rsidRPr="00EC27A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C27A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C27A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C27A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C27AA" w:rsidRDefault="00EC27AA" w:rsidP="00AA46ED">
            <w:pPr>
              <w:pStyle w:val="a8"/>
            </w:pPr>
            <w:r w:rsidRPr="00EC27AA">
              <w:t>Митяева Ольга Александровна</w:t>
            </w:r>
          </w:p>
        </w:tc>
      </w:tr>
      <w:tr w:rsidR="00AA46ED" w:rsidRPr="00EC27AA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C27AA" w:rsidRDefault="00EC27AA" w:rsidP="00AA46ED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C27A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C27AA" w:rsidRDefault="00EC27AA" w:rsidP="00AA46ED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C27A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C27AA" w:rsidRDefault="00EC27AA" w:rsidP="00AA46ED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C27A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C27AA" w:rsidRDefault="00EC27AA" w:rsidP="00AA46ED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C27AA" w:rsidTr="00EC27A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C27AA" w:rsidRDefault="00EC27AA" w:rsidP="00250DF5">
            <w:pPr>
              <w:pStyle w:val="a8"/>
            </w:pPr>
            <w:r w:rsidRPr="00EC27A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C27AA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C27AA" w:rsidRDefault="00EC27AA" w:rsidP="00250DF5">
            <w:pPr>
              <w:pStyle w:val="a8"/>
            </w:pPr>
            <w:r w:rsidRPr="00EC27A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C27AA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C27AA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C27AA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C27AA" w:rsidRDefault="00EC27AA" w:rsidP="00250DF5">
            <w:pPr>
              <w:pStyle w:val="a8"/>
            </w:pPr>
            <w:r w:rsidRPr="00EC27AA">
              <w:t>Лукичев Дмитрий Олегович</w:t>
            </w:r>
          </w:p>
        </w:tc>
      </w:tr>
      <w:tr w:rsidR="00250DF5" w:rsidRPr="00EC27AA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C27AA" w:rsidRDefault="00EC27AA" w:rsidP="00250DF5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C27AA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C27AA" w:rsidRDefault="00EC27AA" w:rsidP="00250DF5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C27AA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C27AA" w:rsidRDefault="00EC27AA" w:rsidP="00250DF5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C27AA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C27AA" w:rsidRDefault="00EC27AA" w:rsidP="00250DF5">
            <w:pPr>
              <w:pStyle w:val="a8"/>
              <w:rPr>
                <w:b/>
                <w:vertAlign w:val="superscript"/>
              </w:rPr>
            </w:pPr>
            <w:r w:rsidRPr="00EC27AA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7AA" w:rsidRDefault="00EC27AA" w:rsidP="0076042D">
      <w:pPr>
        <w:pStyle w:val="a9"/>
      </w:pPr>
      <w:r>
        <w:separator/>
      </w:r>
    </w:p>
  </w:endnote>
  <w:endnote w:type="continuationSeparator" w:id="0">
    <w:p w:rsidR="00EC27AA" w:rsidRDefault="00EC27A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8656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384CB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384CB7" w:rsidRPr="00F912F0">
            <w:rPr>
              <w:rStyle w:val="ad"/>
              <w:sz w:val="20"/>
              <w:szCs w:val="20"/>
            </w:rPr>
            <w:fldChar w:fldCharType="separate"/>
          </w:r>
          <w:r w:rsidR="00886568">
            <w:rPr>
              <w:rStyle w:val="ad"/>
              <w:noProof/>
              <w:sz w:val="20"/>
              <w:szCs w:val="20"/>
            </w:rPr>
            <w:t>1</w:t>
          </w:r>
          <w:r w:rsidR="00384CB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86568" w:rsidRPr="00886568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7AA" w:rsidRDefault="00EC27AA" w:rsidP="0076042D">
      <w:pPr>
        <w:pStyle w:val="a9"/>
      </w:pPr>
      <w:r>
        <w:separator/>
      </w:r>
    </w:p>
  </w:footnote>
  <w:footnote w:type="continuationSeparator" w:id="0">
    <w:p w:rsidR="00EC27AA" w:rsidRDefault="00EC27A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2"/>
    <w:docVar w:name="close_doc_flag" w:val="0"/>
    <w:docVar w:name="co_classes" w:val="   "/>
    <w:docVar w:name="codeok" w:val=" 16199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4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49714EE6CBE404E89F16EC155B53450"/>
    <w:docVar w:name="rm_id" w:val="155"/>
    <w:docVar w:name="rm_name" w:val=" Оператор электронно-вычислительных и вычислительных машин "/>
    <w:docVar w:name="rm_number" w:val=" 11091/02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32"/>
    <w:docVar w:name="tools" w:val=" Отсутствуют "/>
    <w:docVar w:name="version" w:val="51"/>
    <w:docVar w:name="zona_name" w:val="Кабинет"/>
    <w:docVar w:name="zona_time" w:val="100"/>
  </w:docVars>
  <w:rsids>
    <w:rsidRoot w:val="00384CB7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4CB7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86568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27AA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2016-11-24T11:08:00Z</dcterms:created>
  <dcterms:modified xsi:type="dcterms:W3CDTF">2016-11-25T06:23:00Z</dcterms:modified>
</cp:coreProperties>
</file>